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D4A26" w14:textId="77D23B5D" w:rsidR="007E6600" w:rsidRDefault="007526C4" w:rsidP="007E6600">
      <w:pPr>
        <w:pStyle w:val="Heading1"/>
        <w:rPr>
          <w:rFonts w:cs="Arial"/>
          <w:sz w:val="44"/>
          <w:szCs w:val="44"/>
        </w:rPr>
      </w:pPr>
      <w:r w:rsidRPr="00123C3D">
        <w:rPr>
          <w:rFonts w:cs="Arial"/>
          <w:sz w:val="44"/>
          <w:szCs w:val="44"/>
        </w:rPr>
        <w:t xml:space="preserve">Activity </w:t>
      </w:r>
      <w:r w:rsidR="00080126">
        <w:rPr>
          <w:rFonts w:cs="Arial"/>
          <w:sz w:val="44"/>
          <w:szCs w:val="44"/>
        </w:rPr>
        <w:t xml:space="preserve">5.4: </w:t>
      </w:r>
      <w:r w:rsidR="007E6600">
        <w:rPr>
          <w:rFonts w:cs="Arial"/>
          <w:sz w:val="44"/>
          <w:szCs w:val="44"/>
        </w:rPr>
        <w:t xml:space="preserve">Grading the </w:t>
      </w:r>
      <w:r w:rsidR="00080126">
        <w:rPr>
          <w:rFonts w:cs="Arial"/>
          <w:sz w:val="44"/>
          <w:szCs w:val="44"/>
        </w:rPr>
        <w:t>Explaining Combustion of Octane</w:t>
      </w:r>
    </w:p>
    <w:p w14:paraId="418AE7DD" w14:textId="77777777" w:rsidR="007E6600" w:rsidRDefault="007E6600" w:rsidP="007E6600">
      <w:pPr>
        <w:rPr>
          <w:rFonts w:cs="Arial"/>
          <w:i/>
          <w:color w:val="0000FF"/>
          <w:szCs w:val="22"/>
        </w:rPr>
      </w:pPr>
      <w:r>
        <w:rPr>
          <w:rFonts w:cs="Arial"/>
          <w:i/>
          <w:color w:val="0000FF"/>
          <w:szCs w:val="22"/>
        </w:rPr>
        <w:t>This tool has “grading” in the title because a</w:t>
      </w:r>
      <w:r w:rsidRPr="00D62E88">
        <w:rPr>
          <w:rFonts w:cs="Arial"/>
          <w:i/>
          <w:color w:val="0000FF"/>
          <w:szCs w:val="22"/>
        </w:rPr>
        <w:t xml:space="preserve">t this point, students can be held accountable for correct answers. Level 4 (correct) responses to the questions are in </w:t>
      </w:r>
      <w:r w:rsidRPr="00D62E88">
        <w:rPr>
          <w:rFonts w:cs="Arial"/>
          <w:b/>
          <w:i/>
          <w:color w:val="0000FF"/>
          <w:szCs w:val="22"/>
        </w:rPr>
        <w:t>blue bold italics</w:t>
      </w:r>
      <w:r w:rsidRPr="00D62E88">
        <w:rPr>
          <w:rFonts w:cs="Arial"/>
          <w:i/>
          <w:color w:val="0000FF"/>
          <w:szCs w:val="22"/>
        </w:rPr>
        <w:t xml:space="preserve"> below. </w:t>
      </w:r>
    </w:p>
    <w:p w14:paraId="573C5B64" w14:textId="2B0F1EB3" w:rsidR="007E6600" w:rsidRPr="007E6600" w:rsidRDefault="007E6600" w:rsidP="007E6600">
      <w:pPr>
        <w:rPr>
          <w:rFonts w:eastAsia="Calibri" w:cs="Arial"/>
          <w:i/>
          <w:color w:val="FF0000"/>
          <w:szCs w:val="22"/>
        </w:rPr>
      </w:pPr>
      <w:r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partially correct answers. There are 19 points total on this worksheet.</w:t>
      </w:r>
    </w:p>
    <w:p w14:paraId="6DD75674" w14:textId="7A6C779B" w:rsidR="007526C4" w:rsidRDefault="00080126" w:rsidP="001227DB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>Read about</w:t>
      </w:r>
      <w:r w:rsidR="0084606B">
        <w:rPr>
          <w:rFonts w:cs="Arial"/>
          <w:szCs w:val="22"/>
        </w:rPr>
        <w:t xml:space="preserve"> gasoline and</w:t>
      </w:r>
      <w:r>
        <w:rPr>
          <w:rFonts w:cs="Arial"/>
          <w:szCs w:val="22"/>
        </w:rPr>
        <w:t xml:space="preserve"> octane, then answer the questions below.</w:t>
      </w:r>
    </w:p>
    <w:p w14:paraId="45599F49" w14:textId="71B78951" w:rsidR="0099467C" w:rsidRDefault="0099467C" w:rsidP="0099467C">
      <w:pPr>
        <w:spacing w:after="120"/>
        <w:rPr>
          <w:rFonts w:cs="Arial"/>
          <w:szCs w:val="22"/>
        </w:rPr>
      </w:pPr>
      <w:r w:rsidRPr="00AF5E03">
        <w:rPr>
          <w:rFonts w:cs="Arial"/>
          <w:b/>
          <w:szCs w:val="22"/>
        </w:rPr>
        <w:t>1.</w:t>
      </w:r>
      <w:r w:rsidR="00AF5E03">
        <w:rPr>
          <w:rFonts w:cs="Arial"/>
          <w:szCs w:val="22"/>
        </w:rPr>
        <w:t xml:space="preserve"> </w:t>
      </w:r>
      <w:r w:rsidR="00AF5E03">
        <w:rPr>
          <w:rFonts w:cs="Arial"/>
          <w:b/>
          <w:szCs w:val="22"/>
        </w:rPr>
        <w:t>Explaining how octane burns.</w:t>
      </w:r>
      <w:r>
        <w:rPr>
          <w:rFonts w:cs="Arial"/>
          <w:szCs w:val="22"/>
        </w:rPr>
        <w:t xml:space="preserve"> Write a paragraph about how octane burns inside a gasoline engine and makes a car move.  Be sure to answer the four numbered questions on your Three Questions handout.</w:t>
      </w:r>
    </w:p>
    <w:p w14:paraId="6EDF6534" w14:textId="77777777" w:rsidR="00F879A8" w:rsidRPr="007A0F2B" w:rsidRDefault="0099467C" w:rsidP="00F879A8">
      <w:pPr>
        <w:spacing w:before="120"/>
        <w:rPr>
          <w:b/>
          <w:i/>
          <w:color w:val="0000FF"/>
        </w:rPr>
      </w:pPr>
      <w:r w:rsidRPr="00123C3D">
        <w:rPr>
          <w:rFonts w:cs="Arial"/>
          <w:i/>
          <w:color w:val="FF0000"/>
          <w:szCs w:val="22"/>
        </w:rPr>
        <w:t xml:space="preserve"> </w:t>
      </w:r>
      <w:r w:rsidR="00F879A8" w:rsidRPr="007A0F2B">
        <w:rPr>
          <w:b/>
          <w:i/>
          <w:color w:val="0000FF"/>
        </w:rPr>
        <w:t>Level 4 responses should include answers to each of the four numbered questions on the Three Questions poster and handout:</w:t>
      </w:r>
    </w:p>
    <w:p w14:paraId="37CBA0E2" w14:textId="77777777" w:rsidR="00F879A8" w:rsidRPr="00F879A8" w:rsidRDefault="00F879A8" w:rsidP="00F879A8">
      <w:pPr>
        <w:pStyle w:val="ListParagraph"/>
        <w:numPr>
          <w:ilvl w:val="0"/>
          <w:numId w:val="29"/>
        </w:numPr>
        <w:spacing w:before="120"/>
        <w:rPr>
          <w:b/>
          <w:i/>
          <w:color w:val="0000FF"/>
        </w:rPr>
      </w:pPr>
      <w:r w:rsidRPr="00F879A8">
        <w:rPr>
          <w:b/>
          <w:bCs/>
          <w:i/>
          <w:color w:val="0000FF"/>
        </w:rPr>
        <w:t>Matter movement:</w:t>
      </w:r>
      <w:r w:rsidRPr="00F879A8">
        <w:rPr>
          <w:b/>
          <w:i/>
          <w:color w:val="0000FF"/>
        </w:rPr>
        <w:t xml:space="preserve"> A mixture of air and gasoline vapor comes into the cylinder</w:t>
      </w:r>
    </w:p>
    <w:p w14:paraId="27CD190B" w14:textId="77777777" w:rsidR="00F879A8" w:rsidRPr="00F879A8" w:rsidRDefault="00F879A8" w:rsidP="00DE766B">
      <w:pPr>
        <w:pStyle w:val="ListParagraph"/>
        <w:numPr>
          <w:ilvl w:val="0"/>
          <w:numId w:val="29"/>
        </w:numPr>
        <w:spacing w:before="120"/>
        <w:rPr>
          <w:b/>
          <w:i/>
          <w:color w:val="0000FF"/>
        </w:rPr>
      </w:pPr>
      <w:r w:rsidRPr="00F879A8">
        <w:rPr>
          <w:b/>
          <w:bCs/>
          <w:i/>
          <w:color w:val="0000FF"/>
        </w:rPr>
        <w:t>Matter change:</w:t>
      </w:r>
      <w:r w:rsidRPr="00F879A8">
        <w:rPr>
          <w:b/>
          <w:i/>
          <w:color w:val="0000FF"/>
        </w:rPr>
        <w:t xml:space="preserve"> A spark from the spark plug sets the gasoline vapor on fire.  Octane and the other molecules in gasoline combine with oxygen in the air to produce CO</w:t>
      </w:r>
      <w:r w:rsidRPr="00F879A8">
        <w:rPr>
          <w:b/>
          <w:i/>
          <w:color w:val="0000FF"/>
          <w:vertAlign w:val="subscript"/>
        </w:rPr>
        <w:t>2</w:t>
      </w:r>
      <w:r w:rsidRPr="00F879A8">
        <w:rPr>
          <w:b/>
          <w:i/>
          <w:color w:val="0000FF"/>
        </w:rPr>
        <w:t xml:space="preserve"> and H</w:t>
      </w:r>
      <w:r w:rsidRPr="00F879A8">
        <w:rPr>
          <w:b/>
          <w:i/>
          <w:color w:val="0000FF"/>
          <w:vertAlign w:val="subscript"/>
        </w:rPr>
        <w:t>2</w:t>
      </w:r>
      <w:r w:rsidRPr="00F879A8">
        <w:rPr>
          <w:b/>
          <w:i/>
          <w:color w:val="0000FF"/>
        </w:rPr>
        <w:t>O</w:t>
      </w:r>
      <w:r>
        <w:rPr>
          <w:b/>
          <w:bCs/>
          <w:i/>
          <w:color w:val="0000FF"/>
        </w:rPr>
        <w:t>.</w:t>
      </w:r>
    </w:p>
    <w:p w14:paraId="35912D44" w14:textId="1C81FA69" w:rsidR="00F879A8" w:rsidRPr="00F879A8" w:rsidRDefault="00F879A8" w:rsidP="00DE766B">
      <w:pPr>
        <w:pStyle w:val="ListParagraph"/>
        <w:numPr>
          <w:ilvl w:val="0"/>
          <w:numId w:val="29"/>
        </w:numPr>
        <w:spacing w:before="120"/>
        <w:rPr>
          <w:b/>
          <w:i/>
          <w:color w:val="0000FF"/>
        </w:rPr>
      </w:pPr>
      <w:r w:rsidRPr="00F879A8">
        <w:rPr>
          <w:b/>
          <w:bCs/>
          <w:i/>
          <w:color w:val="0000FF"/>
        </w:rPr>
        <w:t xml:space="preserve">Energy change: </w:t>
      </w:r>
      <w:r w:rsidRPr="00F879A8">
        <w:rPr>
          <w:b/>
          <w:i/>
          <w:color w:val="0000FF"/>
        </w:rPr>
        <w:t>Chemical energy in the C-C and C-H bonds is transformed into light and heat energy.</w:t>
      </w:r>
      <w:r w:rsidRPr="00F879A8">
        <w:rPr>
          <w:rFonts w:eastAsia="Times New Roman" w:cs="Times New Roman"/>
          <w:szCs w:val="20"/>
        </w:rPr>
        <w:t xml:space="preserve"> </w:t>
      </w:r>
      <w:r w:rsidRPr="00F879A8">
        <w:rPr>
          <w:b/>
          <w:i/>
          <w:color w:val="0000FF"/>
        </w:rPr>
        <w:t>The hot air expands and pushes out the piston.</w:t>
      </w:r>
      <w:r>
        <w:rPr>
          <w:b/>
          <w:i/>
          <w:color w:val="0000FF"/>
        </w:rPr>
        <w:t xml:space="preserve"> This is the energy that makes the car move.</w:t>
      </w:r>
    </w:p>
    <w:p w14:paraId="6C5DFE39" w14:textId="77777777" w:rsidR="00F879A8" w:rsidRPr="00F879A8" w:rsidRDefault="00F879A8" w:rsidP="00576165">
      <w:pPr>
        <w:pStyle w:val="ListParagraph"/>
        <w:numPr>
          <w:ilvl w:val="0"/>
          <w:numId w:val="29"/>
        </w:numPr>
        <w:spacing w:before="120"/>
        <w:rPr>
          <w:rFonts w:cs="Times New Roman"/>
          <w:i/>
          <w:color w:val="FF0000"/>
          <w:szCs w:val="20"/>
        </w:rPr>
      </w:pPr>
      <w:r w:rsidRPr="00F879A8">
        <w:rPr>
          <w:b/>
          <w:bCs/>
          <w:i/>
          <w:color w:val="0000FF"/>
        </w:rPr>
        <w:t>Matter movement:</w:t>
      </w:r>
      <w:r w:rsidRPr="00F879A8">
        <w:rPr>
          <w:b/>
          <w:i/>
          <w:color w:val="0000FF"/>
        </w:rPr>
        <w:t xml:space="preserve"> The release valve opens to let the CO</w:t>
      </w:r>
      <w:r w:rsidRPr="00F879A8">
        <w:rPr>
          <w:b/>
          <w:i/>
          <w:color w:val="0000FF"/>
          <w:vertAlign w:val="subscript"/>
        </w:rPr>
        <w:t>2</w:t>
      </w:r>
      <w:r w:rsidRPr="00F879A8">
        <w:rPr>
          <w:b/>
          <w:i/>
          <w:color w:val="0000FF"/>
        </w:rPr>
        <w:t xml:space="preserve"> and H</w:t>
      </w:r>
      <w:r w:rsidRPr="00F879A8">
        <w:rPr>
          <w:b/>
          <w:i/>
          <w:color w:val="0000FF"/>
          <w:vertAlign w:val="subscript"/>
        </w:rPr>
        <w:t>2</w:t>
      </w:r>
      <w:r w:rsidRPr="00F879A8">
        <w:rPr>
          <w:b/>
          <w:i/>
          <w:color w:val="0000FF"/>
        </w:rPr>
        <w:t>O leave the cylinder.</w:t>
      </w:r>
    </w:p>
    <w:p w14:paraId="0929CDD7" w14:textId="41705733" w:rsidR="007526C4" w:rsidRPr="00F879A8" w:rsidRDefault="00F879A8" w:rsidP="00F879A8">
      <w:pPr>
        <w:spacing w:before="120"/>
        <w:ind w:left="360"/>
        <w:rPr>
          <w:i/>
          <w:color w:val="FF0000"/>
        </w:rPr>
      </w:pPr>
      <w:r w:rsidRPr="00F879A8">
        <w:rPr>
          <w:i/>
          <w:color w:val="FF0000"/>
        </w:rPr>
        <w:t xml:space="preserve">1 point for answering each of the Three Questions.  4 points </w:t>
      </w:r>
      <w:proofErr w:type="gramStart"/>
      <w:r w:rsidRPr="00F879A8">
        <w:rPr>
          <w:i/>
          <w:color w:val="FF0000"/>
        </w:rPr>
        <w:t>total</w:t>
      </w:r>
      <w:proofErr w:type="gramEnd"/>
    </w:p>
    <w:p w14:paraId="332E5BBD" w14:textId="502AAE6F" w:rsidR="008D2AA6" w:rsidRDefault="008D2AA6" w:rsidP="000A306F">
      <w:pPr>
        <w:rPr>
          <w:color w:val="000000"/>
        </w:rPr>
      </w:pPr>
      <w:r w:rsidRPr="00AF5E03">
        <w:rPr>
          <w:b/>
          <w:color w:val="000000"/>
        </w:rPr>
        <w:t>2.</w:t>
      </w:r>
      <w:r w:rsidR="00AF5E03" w:rsidRPr="00AF5E03">
        <w:rPr>
          <w:b/>
          <w:color w:val="000000"/>
        </w:rPr>
        <w:t xml:space="preserve"> A new kind of engine?</w:t>
      </w:r>
      <w:r>
        <w:rPr>
          <w:color w:val="000000"/>
        </w:rPr>
        <w:t xml:space="preserve"> An inventor says that she has invented a new kind of engine that makes gasoline instead of using it up.  </w:t>
      </w:r>
      <w:r w:rsidR="00D973B0">
        <w:rPr>
          <w:color w:val="000000"/>
        </w:rPr>
        <w:t>A scientist weighs the gas in the tank, the</w:t>
      </w:r>
      <w:r w:rsidR="00461144">
        <w:rPr>
          <w:color w:val="000000"/>
        </w:rPr>
        <w:t>n</w:t>
      </w:r>
      <w:r w:rsidR="00D973B0">
        <w:rPr>
          <w:color w:val="000000"/>
        </w:rPr>
        <w:t xml:space="preserve"> drives the car around for a day. Here is what she found.</w:t>
      </w:r>
    </w:p>
    <w:p w14:paraId="5DB6194E" w14:textId="025D4C3D" w:rsidR="000A306F" w:rsidRPr="00B618D6" w:rsidRDefault="00D973B0" w:rsidP="000A306F">
      <w:pPr>
        <w:rPr>
          <w:color w:val="000000"/>
        </w:rPr>
      </w:pPr>
      <w:r>
        <w:rPr>
          <w:color w:val="000000"/>
        </w:rPr>
        <w:t>Original mass of the gasoline</w:t>
      </w:r>
      <w:r w:rsidR="000A306F" w:rsidRPr="003B1517">
        <w:rPr>
          <w:color w:val="000000"/>
        </w:rPr>
        <w:t xml:space="preserve">: </w:t>
      </w:r>
      <w:r>
        <w:rPr>
          <w:color w:val="000000"/>
        </w:rPr>
        <w:t>12.5 kilo</w:t>
      </w:r>
      <w:r w:rsidR="000A306F" w:rsidRPr="003B1517">
        <w:rPr>
          <w:color w:val="000000"/>
        </w:rPr>
        <w:t>grams</w:t>
      </w:r>
    </w:p>
    <w:p w14:paraId="2DF5A76B" w14:textId="3E005926" w:rsidR="000A306F" w:rsidRPr="00B618D6" w:rsidRDefault="000A306F" w:rsidP="000A306F">
      <w:pPr>
        <w:rPr>
          <w:color w:val="000000"/>
        </w:rPr>
      </w:pPr>
      <w:r w:rsidRPr="003B1517">
        <w:rPr>
          <w:color w:val="000000"/>
        </w:rPr>
        <w:t xml:space="preserve">Mass of the </w:t>
      </w:r>
      <w:r w:rsidR="00D973B0">
        <w:rPr>
          <w:color w:val="000000"/>
        </w:rPr>
        <w:t>gasoline</w:t>
      </w:r>
      <w:r w:rsidRPr="003B1517">
        <w:rPr>
          <w:color w:val="000000"/>
        </w:rPr>
        <w:t xml:space="preserve"> after one day: 1</w:t>
      </w:r>
      <w:r w:rsidR="00D973B0">
        <w:rPr>
          <w:color w:val="000000"/>
        </w:rPr>
        <w:t>3.1</w:t>
      </w:r>
      <w:r w:rsidRPr="003B1517">
        <w:rPr>
          <w:color w:val="000000"/>
        </w:rPr>
        <w:t xml:space="preserve"> </w:t>
      </w:r>
      <w:r w:rsidR="00D973B0">
        <w:rPr>
          <w:color w:val="000000"/>
        </w:rPr>
        <w:t>kilo</w:t>
      </w:r>
      <w:r w:rsidRPr="003B1517">
        <w:rPr>
          <w:color w:val="000000"/>
        </w:rPr>
        <w:t>grams</w:t>
      </w:r>
    </w:p>
    <w:p w14:paraId="042C1D61" w14:textId="5EF4D9CD" w:rsidR="000A306F" w:rsidRPr="009E6F5B" w:rsidRDefault="000A306F" w:rsidP="009E6F5B">
      <w:pPr>
        <w:pStyle w:val="ListParagraph"/>
        <w:numPr>
          <w:ilvl w:val="0"/>
          <w:numId w:val="28"/>
        </w:numPr>
        <w:rPr>
          <w:color w:val="000000"/>
        </w:rPr>
      </w:pPr>
      <w:r w:rsidRPr="009E6F5B">
        <w:rPr>
          <w:color w:val="000000"/>
        </w:rPr>
        <w:t>A student, Patrick, claims: “</w:t>
      </w:r>
      <w:r w:rsidR="0092097A" w:rsidRPr="009E6F5B">
        <w:rPr>
          <w:color w:val="000000"/>
        </w:rPr>
        <w:t>It might be possible to have an engine with backwards combustion, so it takes in CO</w:t>
      </w:r>
      <w:r w:rsidR="0092097A" w:rsidRPr="009E6F5B">
        <w:rPr>
          <w:color w:val="000000"/>
          <w:vertAlign w:val="subscript"/>
        </w:rPr>
        <w:t>2</w:t>
      </w:r>
      <w:r w:rsidR="0092097A" w:rsidRPr="009E6F5B">
        <w:rPr>
          <w:color w:val="000000"/>
        </w:rPr>
        <w:t xml:space="preserve"> and H</w:t>
      </w:r>
      <w:r w:rsidR="0092097A" w:rsidRPr="009E6F5B">
        <w:rPr>
          <w:color w:val="000000"/>
          <w:vertAlign w:val="subscript"/>
        </w:rPr>
        <w:t>2</w:t>
      </w:r>
      <w:r w:rsidR="0092097A" w:rsidRPr="009E6F5B">
        <w:rPr>
          <w:color w:val="000000"/>
        </w:rPr>
        <w:t>O and produces gasoline and oxygen, instead of the other way around</w:t>
      </w:r>
      <w:r w:rsidRPr="009E6F5B">
        <w:rPr>
          <w:color w:val="000000"/>
        </w:rPr>
        <w:t xml:space="preserve">.”  </w:t>
      </w:r>
    </w:p>
    <w:p w14:paraId="2B6FB4A2" w14:textId="77777777" w:rsidR="000A306F" w:rsidRPr="00B618D6" w:rsidRDefault="000A306F" w:rsidP="009E6F5B">
      <w:pPr>
        <w:ind w:left="360"/>
        <w:rPr>
          <w:color w:val="000000"/>
        </w:rPr>
      </w:pPr>
      <w:r>
        <w:rPr>
          <w:color w:val="000000"/>
        </w:rPr>
        <w:t xml:space="preserve">Circle one: AGREE    </w:t>
      </w:r>
      <w:r w:rsidRPr="00F879A8">
        <w:rPr>
          <w:b/>
          <w:i/>
          <w:color w:val="0432FF"/>
        </w:rPr>
        <w:t>DISAGREE</w:t>
      </w:r>
    </w:p>
    <w:p w14:paraId="5561957C" w14:textId="29E43F67" w:rsidR="000A306F" w:rsidRPr="009E6F5B" w:rsidRDefault="000A306F" w:rsidP="009E6F5B">
      <w:pPr>
        <w:pStyle w:val="ListParagraph"/>
        <w:numPr>
          <w:ilvl w:val="0"/>
          <w:numId w:val="28"/>
        </w:numPr>
        <w:rPr>
          <w:color w:val="000000"/>
        </w:rPr>
      </w:pPr>
      <w:r w:rsidRPr="009E6F5B">
        <w:rPr>
          <w:color w:val="000000"/>
        </w:rPr>
        <w:t xml:space="preserve">Another student, Joaquin, claims: </w:t>
      </w:r>
      <w:r w:rsidR="004959B2" w:rsidRPr="009E6F5B">
        <w:rPr>
          <w:color w:val="000000"/>
        </w:rPr>
        <w:t>“Driving around might warm up the gasoline, so it would expand and gain mass</w:t>
      </w:r>
      <w:r w:rsidRPr="009E6F5B">
        <w:rPr>
          <w:color w:val="000000"/>
        </w:rPr>
        <w:t xml:space="preserve">.” </w:t>
      </w:r>
    </w:p>
    <w:p w14:paraId="1BB0A205" w14:textId="77777777" w:rsidR="000A306F" w:rsidRPr="00B618D6" w:rsidRDefault="000A306F" w:rsidP="009E6F5B">
      <w:pPr>
        <w:ind w:left="360"/>
        <w:rPr>
          <w:color w:val="000000"/>
        </w:rPr>
      </w:pPr>
      <w:r>
        <w:rPr>
          <w:color w:val="000000"/>
        </w:rPr>
        <w:t xml:space="preserve">Circle one: AGREE    </w:t>
      </w:r>
      <w:r w:rsidRPr="00F879A8">
        <w:rPr>
          <w:b/>
          <w:i/>
          <w:color w:val="0432FF"/>
        </w:rPr>
        <w:t>DISAGREE</w:t>
      </w:r>
    </w:p>
    <w:p w14:paraId="759D36A4" w14:textId="2AF03747" w:rsidR="000A306F" w:rsidRPr="009E6F5B" w:rsidRDefault="000A306F" w:rsidP="009E6F5B">
      <w:pPr>
        <w:pStyle w:val="ListParagraph"/>
        <w:numPr>
          <w:ilvl w:val="0"/>
          <w:numId w:val="28"/>
        </w:numPr>
        <w:rPr>
          <w:color w:val="000000"/>
        </w:rPr>
      </w:pPr>
      <w:r w:rsidRPr="009E6F5B">
        <w:rPr>
          <w:color w:val="000000"/>
        </w:rPr>
        <w:t xml:space="preserve">Another student, Devin, claims: </w:t>
      </w:r>
      <w:r w:rsidR="004959B2" w:rsidRPr="009E6F5B">
        <w:rPr>
          <w:color w:val="000000"/>
        </w:rPr>
        <w:t>“</w:t>
      </w:r>
      <w:r w:rsidR="00AF5E03" w:rsidRPr="009E6F5B">
        <w:rPr>
          <w:color w:val="000000"/>
        </w:rPr>
        <w:t>It is impossible for the engine to get energy from the gasoline without burning some of it, so someone must have secretly added gasoline to the tank.’</w:t>
      </w:r>
    </w:p>
    <w:p w14:paraId="2B46341B" w14:textId="77777777" w:rsidR="000A306F" w:rsidRPr="00FF496E" w:rsidRDefault="000A306F" w:rsidP="009E6F5B">
      <w:pPr>
        <w:ind w:firstLine="360"/>
        <w:rPr>
          <w:color w:val="000000"/>
        </w:rPr>
      </w:pPr>
      <w:r>
        <w:rPr>
          <w:color w:val="000000"/>
        </w:rPr>
        <w:t xml:space="preserve">Circle one: </w:t>
      </w:r>
      <w:r w:rsidRPr="00F879A8">
        <w:rPr>
          <w:b/>
          <w:i/>
          <w:color w:val="0432FF"/>
        </w:rPr>
        <w:t>AGREE</w:t>
      </w:r>
      <w:r w:rsidRPr="00F879A8">
        <w:rPr>
          <w:color w:val="0432FF"/>
        </w:rPr>
        <w:t xml:space="preserve">    </w:t>
      </w:r>
      <w:r>
        <w:rPr>
          <w:color w:val="000000"/>
        </w:rPr>
        <w:t>DISAGREE</w:t>
      </w:r>
    </w:p>
    <w:p w14:paraId="4E96BE42" w14:textId="77777777" w:rsidR="00F879A8" w:rsidRPr="00365F57" w:rsidRDefault="00F879A8" w:rsidP="00F879A8">
      <w:pPr>
        <w:ind w:firstLine="360"/>
        <w:rPr>
          <w:color w:val="FF0000"/>
        </w:rPr>
      </w:pPr>
      <w:r>
        <w:rPr>
          <w:i/>
          <w:color w:val="FF0000"/>
        </w:rPr>
        <w:t xml:space="preserve">1 point for each correct answer. 3 points </w:t>
      </w:r>
      <w:proofErr w:type="gramStart"/>
      <w:r>
        <w:rPr>
          <w:i/>
          <w:color w:val="FF0000"/>
        </w:rPr>
        <w:t>total</w:t>
      </w:r>
      <w:proofErr w:type="gramEnd"/>
      <w:r>
        <w:rPr>
          <w:i/>
          <w:color w:val="FF0000"/>
        </w:rPr>
        <w:t>.</w:t>
      </w:r>
    </w:p>
    <w:p w14:paraId="414867E4" w14:textId="17B324C8" w:rsidR="009E6F5B" w:rsidRDefault="009E6F5B">
      <w:pPr>
        <w:spacing w:after="0"/>
      </w:pPr>
    </w:p>
    <w:p w14:paraId="080DCD43" w14:textId="77777777" w:rsidR="00F879A8" w:rsidRDefault="00F879A8">
      <w:pPr>
        <w:spacing w:after="0"/>
      </w:pPr>
    </w:p>
    <w:p w14:paraId="14882A4E" w14:textId="77777777" w:rsidR="00F879A8" w:rsidRDefault="00F879A8">
      <w:pPr>
        <w:spacing w:after="0"/>
      </w:pPr>
    </w:p>
    <w:p w14:paraId="4C50107A" w14:textId="610C6DE9" w:rsidR="00AF5E03" w:rsidRDefault="000A306F" w:rsidP="00003E59">
      <w:r w:rsidRPr="00930610">
        <w:lastRenderedPageBreak/>
        <w:t>Explain your reasoning for your choices.</w:t>
      </w:r>
    </w:p>
    <w:p w14:paraId="15B5D8DD" w14:textId="77777777" w:rsidR="00F879A8" w:rsidRDefault="00F879A8" w:rsidP="00F879A8">
      <w:pPr>
        <w:spacing w:before="120"/>
        <w:rPr>
          <w:b/>
          <w:i/>
          <w:color w:val="0000FF"/>
        </w:rPr>
      </w:pPr>
      <w:r w:rsidRPr="007A0F2B">
        <w:rPr>
          <w:b/>
          <w:i/>
          <w:color w:val="0000FF"/>
        </w:rPr>
        <w:t>L</w:t>
      </w:r>
      <w:r>
        <w:rPr>
          <w:b/>
          <w:i/>
          <w:color w:val="0000FF"/>
        </w:rPr>
        <w:t>evel 4 responses should include:</w:t>
      </w:r>
    </w:p>
    <w:p w14:paraId="7C4D5D64" w14:textId="5F26C78C" w:rsidR="00F879A8" w:rsidRDefault="00F879A8" w:rsidP="00F879A8">
      <w:pPr>
        <w:pStyle w:val="ListParagraph"/>
        <w:numPr>
          <w:ilvl w:val="0"/>
          <w:numId w:val="28"/>
        </w:numPr>
        <w:spacing w:before="120"/>
        <w:rPr>
          <w:b/>
          <w:i/>
          <w:color w:val="0000FF"/>
        </w:rPr>
      </w:pPr>
      <w:r>
        <w:rPr>
          <w:b/>
          <w:i/>
          <w:color w:val="0000FF"/>
        </w:rPr>
        <w:t>Patrick's claim is incorrect, because the molecules of CO</w:t>
      </w:r>
      <w:r>
        <w:rPr>
          <w:b/>
          <w:i/>
          <w:color w:val="0000FF"/>
          <w:vertAlign w:val="subscript"/>
        </w:rPr>
        <w:t xml:space="preserve">2 </w:t>
      </w:r>
      <w:r>
        <w:rPr>
          <w:b/>
          <w:i/>
          <w:color w:val="0000FF"/>
        </w:rPr>
        <w:t>and H</w:t>
      </w:r>
      <w:r>
        <w:rPr>
          <w:b/>
          <w:i/>
          <w:color w:val="0000FF"/>
          <w:vertAlign w:val="subscript"/>
        </w:rPr>
        <w:t>2</w:t>
      </w:r>
      <w:r>
        <w:rPr>
          <w:b/>
          <w:i/>
          <w:color w:val="0000FF"/>
        </w:rPr>
        <w:t>O do not contain high-energy C-C or C-H bonds that could power the car.</w:t>
      </w:r>
    </w:p>
    <w:p w14:paraId="3F04BB49" w14:textId="328C5D26" w:rsidR="00F879A8" w:rsidRDefault="00F879A8" w:rsidP="00F879A8">
      <w:pPr>
        <w:pStyle w:val="ListParagraph"/>
        <w:numPr>
          <w:ilvl w:val="0"/>
          <w:numId w:val="28"/>
        </w:numPr>
        <w:spacing w:before="120"/>
        <w:rPr>
          <w:b/>
          <w:i/>
          <w:color w:val="0000FF"/>
        </w:rPr>
      </w:pPr>
      <w:r>
        <w:rPr>
          <w:b/>
          <w:i/>
          <w:color w:val="0000FF"/>
        </w:rPr>
        <w:t>Jamie's claim is incorrect, because even if volume increased, the mass would remain the same as there is the same number of atoms.</w:t>
      </w:r>
    </w:p>
    <w:p w14:paraId="3391ADD2" w14:textId="43695945" w:rsidR="00F879A8" w:rsidRDefault="00F879A8" w:rsidP="00F879A8">
      <w:pPr>
        <w:pStyle w:val="ListParagraph"/>
        <w:numPr>
          <w:ilvl w:val="0"/>
          <w:numId w:val="28"/>
        </w:numPr>
        <w:spacing w:before="120"/>
        <w:rPr>
          <w:b/>
          <w:i/>
          <w:color w:val="0000FF"/>
        </w:rPr>
      </w:pPr>
      <w:r>
        <w:rPr>
          <w:b/>
          <w:i/>
          <w:color w:val="0000FF"/>
        </w:rPr>
        <w:t>Devin's claim is correct, because mass only increases if atoms (or molecules) move into or are added to a system.</w:t>
      </w:r>
    </w:p>
    <w:p w14:paraId="0DCE1D31" w14:textId="19B8AFD0" w:rsidR="00F879A8" w:rsidRPr="00F879A8" w:rsidRDefault="00F879A8" w:rsidP="00F879A8">
      <w:pPr>
        <w:spacing w:before="120"/>
        <w:rPr>
          <w:i/>
          <w:color w:val="FF0000"/>
        </w:rPr>
      </w:pPr>
      <w:r>
        <w:rPr>
          <w:i/>
          <w:color w:val="FF0000"/>
        </w:rPr>
        <w:t xml:space="preserve">1 point for correct reasoning for each claim. 3 points </w:t>
      </w:r>
      <w:proofErr w:type="gramStart"/>
      <w:r>
        <w:rPr>
          <w:i/>
          <w:color w:val="FF0000"/>
        </w:rPr>
        <w:t>total</w:t>
      </w:r>
      <w:proofErr w:type="gramEnd"/>
      <w:r>
        <w:rPr>
          <w:i/>
          <w:color w:val="FF0000"/>
        </w:rPr>
        <w:t>.</w:t>
      </w:r>
    </w:p>
    <w:p w14:paraId="6D8387F9" w14:textId="77777777" w:rsidR="000A306F" w:rsidRPr="00B618D6" w:rsidRDefault="000A306F" w:rsidP="000A306F">
      <w:r>
        <w:rPr>
          <w:color w:val="000000"/>
        </w:rPr>
        <w:t>Choose ONE claim above that you agree with.  Explain how this claim could be further tested to offer evidence that better supports the claim.</w:t>
      </w:r>
    </w:p>
    <w:p w14:paraId="3668158D" w14:textId="31631DA7" w:rsidR="00F879A8" w:rsidRDefault="00F879A8" w:rsidP="00F879A8">
      <w:pPr>
        <w:spacing w:after="120"/>
        <w:rPr>
          <w:rFonts w:cs="Arial"/>
          <w:i/>
          <w:color w:val="0000FF"/>
          <w:szCs w:val="22"/>
        </w:rPr>
      </w:pPr>
      <w:r>
        <w:rPr>
          <w:rFonts w:cs="Arial"/>
          <w:b/>
          <w:i/>
          <w:color w:val="0000FF"/>
          <w:szCs w:val="22"/>
        </w:rPr>
        <w:t>A L</w:t>
      </w:r>
      <w:r w:rsidRPr="00F01634">
        <w:rPr>
          <w:rFonts w:cs="Arial"/>
          <w:b/>
          <w:i/>
          <w:color w:val="0000FF"/>
          <w:szCs w:val="22"/>
        </w:rPr>
        <w:t xml:space="preserve">evel 4 response might offer a test that "followed all the rules" and that was focused on tracing matter from outside the </w:t>
      </w:r>
      <w:r>
        <w:rPr>
          <w:rFonts w:cs="Arial"/>
          <w:b/>
          <w:i/>
          <w:color w:val="0000FF"/>
          <w:szCs w:val="22"/>
        </w:rPr>
        <w:t>tank/engine</w:t>
      </w:r>
      <w:r w:rsidRPr="00F01634">
        <w:rPr>
          <w:rFonts w:cs="Arial"/>
          <w:b/>
          <w:i/>
          <w:color w:val="0000FF"/>
          <w:szCs w:val="22"/>
        </w:rPr>
        <w:t xml:space="preserve"> to inside</w:t>
      </w:r>
      <w:r>
        <w:rPr>
          <w:rFonts w:cs="Arial"/>
          <w:b/>
          <w:i/>
          <w:color w:val="0000FF"/>
          <w:szCs w:val="22"/>
        </w:rPr>
        <w:t xml:space="preserve"> the tank/engine.</w:t>
      </w:r>
      <w:r>
        <w:rPr>
          <w:rFonts w:cs="Arial"/>
          <w:i/>
          <w:color w:val="0000FF"/>
          <w:szCs w:val="22"/>
        </w:rPr>
        <w:t xml:space="preserve"> </w:t>
      </w:r>
    </w:p>
    <w:p w14:paraId="520F8894" w14:textId="28C0070E" w:rsidR="00F879A8" w:rsidRPr="008B4551" w:rsidRDefault="00F879A8" w:rsidP="00F879A8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cs="Arial"/>
          <w:i/>
          <w:color w:val="FF0000"/>
          <w:szCs w:val="22"/>
        </w:rPr>
      </w:pPr>
      <w:r>
        <w:rPr>
          <w:rFonts w:cs="Arial"/>
          <w:i/>
          <w:color w:val="FF0000"/>
          <w:szCs w:val="22"/>
        </w:rPr>
        <w:t>1 point for tests that address the Matter Movement Question, identifying a source for the atoms that entered the tank/engine.</w:t>
      </w:r>
    </w:p>
    <w:p w14:paraId="38F7851C" w14:textId="1F8717CE" w:rsidR="00F879A8" w:rsidRPr="008B4551" w:rsidRDefault="00F879A8" w:rsidP="00F879A8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cs="Arial"/>
          <w:i/>
          <w:color w:val="FF0000"/>
          <w:szCs w:val="22"/>
        </w:rPr>
      </w:pPr>
      <w:r>
        <w:rPr>
          <w:i/>
          <w:color w:val="FF0000"/>
          <w:szCs w:val="22"/>
        </w:rPr>
        <w:t>1 point for tests that address the Matter Change Question, identifying a process that brings atoms into the tank/engine.</w:t>
      </w:r>
    </w:p>
    <w:p w14:paraId="0ABA59DE" w14:textId="77777777" w:rsidR="00F879A8" w:rsidRPr="00910474" w:rsidRDefault="00F879A8" w:rsidP="00F879A8">
      <w:pPr>
        <w:widowControl w:val="0"/>
        <w:autoSpaceDE w:val="0"/>
        <w:autoSpaceDN w:val="0"/>
        <w:adjustRightInd w:val="0"/>
        <w:rPr>
          <w:rFonts w:cs="Arial"/>
          <w:i/>
          <w:color w:val="FF0000"/>
          <w:szCs w:val="22"/>
        </w:rPr>
      </w:pPr>
      <w:r>
        <w:rPr>
          <w:rFonts w:cs="Arial"/>
          <w:i/>
          <w:color w:val="FF0000"/>
          <w:szCs w:val="22"/>
        </w:rPr>
        <w:t xml:space="preserve">2 points </w:t>
      </w:r>
      <w:proofErr w:type="gramStart"/>
      <w:r>
        <w:rPr>
          <w:rFonts w:cs="Arial"/>
          <w:i/>
          <w:color w:val="FF0000"/>
          <w:szCs w:val="22"/>
        </w:rPr>
        <w:t>total</w:t>
      </w:r>
      <w:proofErr w:type="gramEnd"/>
      <w:r>
        <w:rPr>
          <w:rFonts w:cs="Arial"/>
          <w:i/>
          <w:color w:val="FF0000"/>
          <w:szCs w:val="22"/>
        </w:rPr>
        <w:t>.</w:t>
      </w:r>
    </w:p>
    <w:p w14:paraId="5B08EA42" w14:textId="6CD20585" w:rsidR="00AF5E03" w:rsidRDefault="00AF5E03" w:rsidP="00AF5E03">
      <w:pPr>
        <w:spacing w:after="120"/>
        <w:rPr>
          <w:rFonts w:cs="Arial"/>
          <w:szCs w:val="22"/>
        </w:rPr>
      </w:pPr>
      <w:r>
        <w:rPr>
          <w:b/>
        </w:rPr>
        <w:t xml:space="preserve">3. What happens to matter when octane burns? </w:t>
      </w:r>
      <w:bookmarkStart w:id="0" w:name="_Toc272577333"/>
      <w:bookmarkStart w:id="1" w:name="_Toc272579530"/>
      <w:bookmarkStart w:id="2" w:name="_Toc424643962"/>
      <w:bookmarkStart w:id="3" w:name="_Toc424644022"/>
      <w:bookmarkStart w:id="4" w:name="_Toc479513916"/>
      <w:r>
        <w:rPr>
          <w:rFonts w:cs="Arial"/>
          <w:szCs w:val="22"/>
        </w:rPr>
        <w:t>After</w:t>
      </w:r>
      <w:r w:rsidRPr="00B97D3F">
        <w:rPr>
          <w:rFonts w:cs="Arial"/>
          <w:szCs w:val="22"/>
        </w:rPr>
        <w:t xml:space="preserve"> a </w:t>
      </w:r>
      <w:r>
        <w:rPr>
          <w:rFonts w:cs="Arial"/>
          <w:szCs w:val="22"/>
        </w:rPr>
        <w:t>car runs for a while</w:t>
      </w:r>
      <w:r w:rsidRPr="00B97D3F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the gas</w:t>
      </w:r>
      <w:r w:rsidR="009E6F5B">
        <w:rPr>
          <w:rFonts w:cs="Arial"/>
          <w:szCs w:val="22"/>
        </w:rPr>
        <w:t>oline</w:t>
      </w:r>
      <w:r>
        <w:rPr>
          <w:rFonts w:cs="Arial"/>
          <w:szCs w:val="22"/>
        </w:rPr>
        <w:t xml:space="preserve"> in its tank </w:t>
      </w:r>
      <w:r w:rsidRPr="00B97D3F">
        <w:rPr>
          <w:rFonts w:cs="Arial"/>
          <w:szCs w:val="22"/>
        </w:rPr>
        <w:t>weigh</w:t>
      </w:r>
      <w:r w:rsidR="00461144">
        <w:rPr>
          <w:rFonts w:cs="Arial"/>
          <w:szCs w:val="22"/>
        </w:rPr>
        <w:t xml:space="preserve">s less. </w:t>
      </w:r>
      <w:r w:rsidRPr="00B97D3F">
        <w:rPr>
          <w:rFonts w:cs="Arial"/>
          <w:szCs w:val="22"/>
        </w:rPr>
        <w:t xml:space="preserve">What happened to </w:t>
      </w:r>
      <w:r>
        <w:rPr>
          <w:rFonts w:cs="Arial"/>
          <w:szCs w:val="22"/>
        </w:rPr>
        <w:t xml:space="preserve">some of </w:t>
      </w:r>
      <w:r w:rsidRPr="00B97D3F">
        <w:rPr>
          <w:rFonts w:cs="Arial"/>
          <w:szCs w:val="22"/>
        </w:rPr>
        <w:t xml:space="preserve">the matter that used to be in the </w:t>
      </w:r>
      <w:r>
        <w:rPr>
          <w:rFonts w:cs="Arial"/>
          <w:szCs w:val="22"/>
        </w:rPr>
        <w:t>gasoline</w:t>
      </w:r>
      <w:r w:rsidRPr="00B97D3F">
        <w:rPr>
          <w:rFonts w:cs="Arial"/>
          <w:szCs w:val="22"/>
        </w:rPr>
        <w:t xml:space="preserve">? </w:t>
      </w:r>
      <w:r>
        <w:rPr>
          <w:rFonts w:cs="Arial"/>
          <w:szCs w:val="22"/>
        </w:rPr>
        <w:t>Select True or False for the following statements.</w:t>
      </w:r>
    </w:p>
    <w:p w14:paraId="000FC836" w14:textId="5F7FB7BE" w:rsidR="00AF5E03" w:rsidRDefault="00AF5E03" w:rsidP="009E4CD1">
      <w:pPr>
        <w:spacing w:after="0"/>
        <w:rPr>
          <w:rFonts w:cs="Arial"/>
          <w:szCs w:val="22"/>
        </w:rPr>
      </w:pPr>
      <w:r w:rsidRPr="008C0CDC">
        <w:rPr>
          <w:rFonts w:cs="Arial"/>
          <w:color w:val="000000" w:themeColor="text1"/>
          <w:szCs w:val="22"/>
        </w:rPr>
        <w:t xml:space="preserve">Some matter from the </w:t>
      </w:r>
      <w:r w:rsidR="00461144">
        <w:rPr>
          <w:rFonts w:cs="Arial"/>
          <w:color w:val="000000" w:themeColor="text1"/>
          <w:szCs w:val="22"/>
        </w:rPr>
        <w:t>gasoline</w:t>
      </w:r>
      <w:r w:rsidRPr="008C0CDC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i/>
          <w:color w:val="000000" w:themeColor="text1"/>
          <w:szCs w:val="22"/>
        </w:rPr>
        <w:t>was</w:t>
      </w:r>
      <w:r w:rsidRPr="008C0CDC">
        <w:rPr>
          <w:rFonts w:cs="Arial"/>
          <w:i/>
          <w:color w:val="000000" w:themeColor="text1"/>
          <w:szCs w:val="22"/>
        </w:rPr>
        <w:t xml:space="preserve"> converted into</w:t>
      </w:r>
      <w:r w:rsidR="009E4CD1">
        <w:rPr>
          <w:rFonts w:cs="Arial"/>
          <w:i/>
          <w:color w:val="000000" w:themeColor="text1"/>
          <w:szCs w:val="22"/>
        </w:rPr>
        <w:t>:</w:t>
      </w:r>
    </w:p>
    <w:p w14:paraId="7880781C" w14:textId="4514D3A4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proofErr w:type="gramStart"/>
      <w:r w:rsidRPr="008C0CDC">
        <w:rPr>
          <w:rFonts w:cs="Arial"/>
          <w:color w:val="000000" w:themeColor="text1"/>
          <w:szCs w:val="22"/>
        </w:rPr>
        <w:t xml:space="preserve">T  </w:t>
      </w:r>
      <w:r w:rsidRPr="00F879A8">
        <w:rPr>
          <w:rFonts w:cs="Arial"/>
          <w:b/>
          <w:i/>
          <w:color w:val="0432FF"/>
          <w:szCs w:val="22"/>
        </w:rPr>
        <w:t>F</w:t>
      </w:r>
      <w:proofErr w:type="gramEnd"/>
      <w:r w:rsidRPr="00F879A8">
        <w:rPr>
          <w:rFonts w:cs="Arial"/>
          <w:color w:val="0432FF"/>
          <w:szCs w:val="22"/>
        </w:rPr>
        <w:t xml:space="preserve"> </w:t>
      </w:r>
      <w:r>
        <w:rPr>
          <w:rFonts w:cs="Arial"/>
          <w:i/>
          <w:color w:val="000000" w:themeColor="text1"/>
          <w:szCs w:val="22"/>
        </w:rPr>
        <w:t>motion energy</w:t>
      </w:r>
    </w:p>
    <w:p w14:paraId="738CC8B9" w14:textId="77777777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proofErr w:type="gramStart"/>
      <w:r w:rsidRPr="00F879A8">
        <w:rPr>
          <w:rFonts w:cs="Arial"/>
          <w:b/>
          <w:i/>
          <w:color w:val="0432FF"/>
          <w:szCs w:val="22"/>
        </w:rPr>
        <w:t>T</w:t>
      </w:r>
      <w:r w:rsidRPr="00F879A8">
        <w:rPr>
          <w:rFonts w:cs="Arial"/>
          <w:color w:val="0432FF"/>
          <w:szCs w:val="22"/>
        </w:rPr>
        <w:t xml:space="preserve">  </w:t>
      </w:r>
      <w:r w:rsidRPr="008C0CDC">
        <w:rPr>
          <w:rFonts w:cs="Arial"/>
          <w:color w:val="000000" w:themeColor="text1"/>
          <w:szCs w:val="22"/>
        </w:rPr>
        <w:t>F</w:t>
      </w:r>
      <w:proofErr w:type="gramEnd"/>
      <w:r w:rsidRPr="008C0CDC">
        <w:rPr>
          <w:rFonts w:cs="Arial"/>
          <w:color w:val="000000" w:themeColor="text1"/>
          <w:szCs w:val="22"/>
        </w:rPr>
        <w:t xml:space="preserve"> </w:t>
      </w:r>
      <w:r w:rsidRPr="008C0CDC">
        <w:rPr>
          <w:rFonts w:cs="Arial"/>
          <w:i/>
          <w:color w:val="000000" w:themeColor="text1"/>
          <w:szCs w:val="22"/>
        </w:rPr>
        <w:t xml:space="preserve">carbon dioxide </w:t>
      </w:r>
    </w:p>
    <w:p w14:paraId="7AFD671A" w14:textId="11C678BD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proofErr w:type="gramStart"/>
      <w:r w:rsidRPr="008C0CDC">
        <w:rPr>
          <w:rFonts w:cs="Arial"/>
          <w:color w:val="000000" w:themeColor="text1"/>
          <w:szCs w:val="22"/>
        </w:rPr>
        <w:t xml:space="preserve">T  </w:t>
      </w:r>
      <w:r w:rsidRPr="00F879A8">
        <w:rPr>
          <w:rFonts w:cs="Arial"/>
          <w:b/>
          <w:i/>
          <w:color w:val="0432FF"/>
          <w:szCs w:val="22"/>
        </w:rPr>
        <w:t>F</w:t>
      </w:r>
      <w:proofErr w:type="gramEnd"/>
      <w:r w:rsidRPr="00F879A8">
        <w:rPr>
          <w:rFonts w:cs="Arial"/>
          <w:color w:val="0432FF"/>
          <w:szCs w:val="22"/>
        </w:rPr>
        <w:t xml:space="preserve"> </w:t>
      </w:r>
      <w:r w:rsidRPr="008C0CDC">
        <w:rPr>
          <w:rFonts w:cs="Arial"/>
          <w:i/>
          <w:color w:val="000000" w:themeColor="text1"/>
          <w:szCs w:val="22"/>
        </w:rPr>
        <w:t>heat energy</w:t>
      </w:r>
    </w:p>
    <w:p w14:paraId="6669410F" w14:textId="77777777" w:rsidR="00AF5E03" w:rsidRDefault="00AF5E03" w:rsidP="00AF5E03">
      <w:pPr>
        <w:rPr>
          <w:rFonts w:cs="Arial"/>
          <w:i/>
          <w:color w:val="000000" w:themeColor="text1"/>
          <w:szCs w:val="22"/>
        </w:rPr>
      </w:pPr>
      <w:proofErr w:type="gramStart"/>
      <w:r w:rsidRPr="00F879A8">
        <w:rPr>
          <w:rFonts w:cs="Arial"/>
          <w:b/>
          <w:i/>
          <w:color w:val="0432FF"/>
          <w:szCs w:val="22"/>
        </w:rPr>
        <w:t>T</w:t>
      </w:r>
      <w:r w:rsidRPr="00F879A8">
        <w:rPr>
          <w:rFonts w:cs="Arial"/>
          <w:color w:val="0432FF"/>
          <w:szCs w:val="22"/>
        </w:rPr>
        <w:t xml:space="preserve">  </w:t>
      </w:r>
      <w:r w:rsidRPr="008C0CDC">
        <w:rPr>
          <w:rFonts w:cs="Arial"/>
          <w:color w:val="000000" w:themeColor="text1"/>
          <w:szCs w:val="22"/>
        </w:rPr>
        <w:t>F</w:t>
      </w:r>
      <w:proofErr w:type="gramEnd"/>
      <w:r w:rsidRPr="008C0CDC">
        <w:rPr>
          <w:rFonts w:cs="Arial"/>
          <w:color w:val="000000" w:themeColor="text1"/>
          <w:szCs w:val="22"/>
        </w:rPr>
        <w:t xml:space="preserve"> </w:t>
      </w:r>
      <w:r w:rsidRPr="008C0CDC">
        <w:rPr>
          <w:rFonts w:cs="Arial"/>
          <w:i/>
          <w:color w:val="000000" w:themeColor="text1"/>
          <w:szCs w:val="22"/>
        </w:rPr>
        <w:t>water vapor</w:t>
      </w:r>
    </w:p>
    <w:p w14:paraId="5D3D7675" w14:textId="35B211A2" w:rsidR="00F879A8" w:rsidRPr="00F879A8" w:rsidRDefault="00F879A8" w:rsidP="00F879A8">
      <w:pPr>
        <w:rPr>
          <w:color w:val="FF0000"/>
        </w:rPr>
      </w:pPr>
      <w:r>
        <w:rPr>
          <w:i/>
          <w:color w:val="FF0000"/>
        </w:rPr>
        <w:t xml:space="preserve">1 point for each correct answer. 4 points </w:t>
      </w:r>
      <w:proofErr w:type="gramStart"/>
      <w:r>
        <w:rPr>
          <w:i/>
          <w:color w:val="FF0000"/>
        </w:rPr>
        <w:t>total</w:t>
      </w:r>
      <w:proofErr w:type="gramEnd"/>
      <w:r>
        <w:rPr>
          <w:i/>
          <w:color w:val="FF0000"/>
        </w:rPr>
        <w:t>.</w:t>
      </w:r>
    </w:p>
    <w:p w14:paraId="4FB643D2" w14:textId="15A289FF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 xml:space="preserve">Which ONE of the following do you think MOST of the matter in the burning </w:t>
      </w:r>
      <w:r w:rsidR="009E6F5B">
        <w:rPr>
          <w:rFonts w:cs="Arial"/>
          <w:color w:val="000000" w:themeColor="text1"/>
          <w:szCs w:val="22"/>
        </w:rPr>
        <w:t>gasoline</w:t>
      </w:r>
      <w:r w:rsidRPr="008C0CDC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color w:val="000000" w:themeColor="text1"/>
          <w:szCs w:val="22"/>
        </w:rPr>
        <w:t>wa</w:t>
      </w:r>
      <w:r w:rsidRPr="008C0CDC">
        <w:rPr>
          <w:rFonts w:cs="Arial"/>
          <w:color w:val="000000" w:themeColor="text1"/>
          <w:szCs w:val="22"/>
        </w:rPr>
        <w:t xml:space="preserve">s converted into?  </w:t>
      </w:r>
    </w:p>
    <w:p w14:paraId="1E54BEB6" w14:textId="11F085E9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 xml:space="preserve">a. </w:t>
      </w:r>
      <w:r w:rsidR="009E6F5B">
        <w:rPr>
          <w:rFonts w:cs="Arial"/>
          <w:color w:val="000000" w:themeColor="text1"/>
          <w:szCs w:val="22"/>
        </w:rPr>
        <w:t>Motion energy</w:t>
      </w:r>
    </w:p>
    <w:p w14:paraId="3425036A" w14:textId="77777777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r w:rsidRPr="00F879A8">
        <w:rPr>
          <w:rFonts w:cs="Arial"/>
          <w:b/>
          <w:i/>
          <w:color w:val="0432FF"/>
          <w:szCs w:val="22"/>
        </w:rPr>
        <w:t>b.</w:t>
      </w:r>
      <w:r w:rsidRPr="00F879A8">
        <w:rPr>
          <w:rFonts w:cs="Arial"/>
          <w:color w:val="0432FF"/>
          <w:szCs w:val="22"/>
        </w:rPr>
        <w:t xml:space="preserve"> </w:t>
      </w:r>
      <w:r w:rsidRPr="008C0CDC">
        <w:rPr>
          <w:rFonts w:cs="Arial"/>
          <w:color w:val="000000" w:themeColor="text1"/>
          <w:szCs w:val="22"/>
        </w:rPr>
        <w:t>Carbon dioxide</w:t>
      </w:r>
    </w:p>
    <w:p w14:paraId="0B00D54C" w14:textId="534DEA79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>c. Heat energy</w:t>
      </w:r>
    </w:p>
    <w:p w14:paraId="3A038BA4" w14:textId="77777777" w:rsidR="00AF5E03" w:rsidRDefault="00AF5E03" w:rsidP="00AF5E03">
      <w:pPr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 xml:space="preserve">d. Water vapor </w:t>
      </w:r>
    </w:p>
    <w:p w14:paraId="632C6258" w14:textId="08C281F4" w:rsidR="00F879A8" w:rsidRPr="00F879A8" w:rsidRDefault="00F879A8" w:rsidP="00F879A8">
      <w:pPr>
        <w:spacing w:after="120"/>
        <w:rPr>
          <w:i/>
          <w:color w:val="FF0000"/>
          <w:szCs w:val="22"/>
        </w:rPr>
      </w:pPr>
      <w:r>
        <w:rPr>
          <w:i/>
          <w:color w:val="FF0000"/>
          <w:szCs w:val="22"/>
        </w:rPr>
        <w:t>1 point for correct answer.</w:t>
      </w:r>
    </w:p>
    <w:p w14:paraId="1F36B588" w14:textId="61860362" w:rsidR="009E4CD1" w:rsidRDefault="00AF5E03" w:rsidP="00AF5E03">
      <w:pPr>
        <w:spacing w:after="120"/>
        <w:rPr>
          <w:rFonts w:cs="Arial"/>
          <w:szCs w:val="22"/>
        </w:rPr>
      </w:pPr>
      <w:r w:rsidRPr="00B97D3F">
        <w:rPr>
          <w:rFonts w:cs="Arial"/>
          <w:szCs w:val="22"/>
        </w:rPr>
        <w:t>Explain your choices.  What happen</w:t>
      </w:r>
      <w:r>
        <w:rPr>
          <w:rFonts w:cs="Arial"/>
          <w:szCs w:val="22"/>
        </w:rPr>
        <w:t>ed</w:t>
      </w:r>
      <w:r w:rsidRPr="00B97D3F">
        <w:rPr>
          <w:rFonts w:cs="Arial"/>
          <w:szCs w:val="22"/>
        </w:rPr>
        <w:t xml:space="preserve"> to the matter in </w:t>
      </w:r>
      <w:r w:rsidR="009E4CD1">
        <w:rPr>
          <w:rFonts w:cs="Arial"/>
          <w:szCs w:val="22"/>
        </w:rPr>
        <w:t>the gasoline</w:t>
      </w:r>
      <w:r>
        <w:rPr>
          <w:rFonts w:cs="Arial"/>
          <w:szCs w:val="22"/>
        </w:rPr>
        <w:t xml:space="preserve"> </w:t>
      </w:r>
      <w:r w:rsidRPr="00B97D3F">
        <w:rPr>
          <w:rFonts w:cs="Arial"/>
          <w:szCs w:val="22"/>
        </w:rPr>
        <w:t>as it burn</w:t>
      </w:r>
      <w:r>
        <w:rPr>
          <w:rFonts w:cs="Arial"/>
          <w:szCs w:val="22"/>
        </w:rPr>
        <w:t>ed</w:t>
      </w:r>
      <w:r w:rsidRPr="00B97D3F">
        <w:rPr>
          <w:rFonts w:cs="Arial"/>
          <w:szCs w:val="22"/>
        </w:rPr>
        <w:t>?</w:t>
      </w:r>
    </w:p>
    <w:p w14:paraId="5FB6EA83" w14:textId="52275EAF" w:rsidR="00F879A8" w:rsidRDefault="00F879A8" w:rsidP="00AF5E03">
      <w:pPr>
        <w:spacing w:after="120"/>
        <w:rPr>
          <w:b/>
          <w:i/>
          <w:color w:val="0000FF"/>
          <w:szCs w:val="22"/>
        </w:rPr>
      </w:pPr>
      <w:r w:rsidRPr="00F1053D">
        <w:rPr>
          <w:b/>
          <w:i/>
          <w:color w:val="0000FF"/>
          <w:szCs w:val="22"/>
        </w:rPr>
        <w:t xml:space="preserve">Level 4 responses clearly recognize that the burning </w:t>
      </w:r>
      <w:r>
        <w:rPr>
          <w:b/>
          <w:i/>
          <w:color w:val="0000FF"/>
          <w:szCs w:val="22"/>
        </w:rPr>
        <w:t>gasoline's</w:t>
      </w:r>
      <w:r w:rsidRPr="00F1053D">
        <w:rPr>
          <w:b/>
          <w:i/>
          <w:color w:val="0000FF"/>
          <w:szCs w:val="22"/>
        </w:rPr>
        <w:t xml:space="preserve"> matter goes to the air in form of CO</w:t>
      </w:r>
      <w:r w:rsidRPr="006739B2">
        <w:rPr>
          <w:b/>
          <w:i/>
          <w:color w:val="0000FF"/>
          <w:szCs w:val="22"/>
          <w:vertAlign w:val="subscript"/>
        </w:rPr>
        <w:t>2</w:t>
      </w:r>
      <w:r w:rsidRPr="00F1053D">
        <w:rPr>
          <w:b/>
          <w:i/>
          <w:color w:val="0000FF"/>
          <w:szCs w:val="22"/>
        </w:rPr>
        <w:t xml:space="preserve"> (and/or H</w:t>
      </w:r>
      <w:r w:rsidRPr="00A34EEE">
        <w:rPr>
          <w:b/>
          <w:i/>
          <w:color w:val="0000FF"/>
          <w:szCs w:val="22"/>
          <w:vertAlign w:val="subscript"/>
        </w:rPr>
        <w:t>2</w:t>
      </w:r>
      <w:r>
        <w:rPr>
          <w:b/>
          <w:i/>
          <w:color w:val="0000FF"/>
          <w:szCs w:val="22"/>
        </w:rPr>
        <w:t>O,) and does not disappear or become energy, based on the principles of conservation of mass and energy.</w:t>
      </w:r>
    </w:p>
    <w:p w14:paraId="4B683AC3" w14:textId="2FEF9916" w:rsidR="00F879A8" w:rsidRPr="00F879A8" w:rsidRDefault="00F879A8" w:rsidP="00AF5E03">
      <w:pPr>
        <w:spacing w:after="120"/>
        <w:rPr>
          <w:i/>
          <w:color w:val="FF0000"/>
          <w:szCs w:val="22"/>
        </w:rPr>
      </w:pPr>
      <w:r>
        <w:rPr>
          <w:i/>
          <w:color w:val="FF0000"/>
          <w:szCs w:val="22"/>
        </w:rPr>
        <w:t>1 point for correct answer.</w:t>
      </w:r>
    </w:p>
    <w:p w14:paraId="749CD767" w14:textId="04A471D8" w:rsidR="00DA1F23" w:rsidRPr="00F879A8" w:rsidRDefault="00DA1F23" w:rsidP="00F879A8">
      <w:pPr>
        <w:spacing w:line="300" w:lineRule="exact"/>
        <w:rPr>
          <w:rFonts w:eastAsia="Arial" w:cs="Arial"/>
          <w:b/>
          <w:bCs/>
          <w:szCs w:val="22"/>
        </w:rPr>
      </w:pPr>
      <w:r w:rsidRPr="00DA1F23">
        <w:rPr>
          <w:rFonts w:eastAsia="Arial" w:cs="Arial"/>
          <w:b/>
          <w:bCs/>
          <w:szCs w:val="22"/>
        </w:rPr>
        <w:t>4. Something interesting about Octane</w:t>
      </w:r>
      <w:r w:rsidR="00F879A8">
        <w:rPr>
          <w:rFonts w:eastAsia="Arial" w:cs="Arial"/>
          <w:b/>
          <w:bCs/>
          <w:szCs w:val="22"/>
        </w:rPr>
        <w:t xml:space="preserve"> </w:t>
      </w:r>
      <w:r w:rsidRPr="0829FBBC">
        <w:rPr>
          <w:rFonts w:eastAsia="Arial" w:cs="Arial"/>
          <w:szCs w:val="22"/>
        </w:rPr>
        <w:t xml:space="preserve">What is something interesting that you learned about </w:t>
      </w:r>
      <w:r>
        <w:rPr>
          <w:rFonts w:eastAsia="Arial" w:cs="Arial"/>
          <w:szCs w:val="22"/>
        </w:rPr>
        <w:t>Octane?</w:t>
      </w:r>
    </w:p>
    <w:p w14:paraId="02780734" w14:textId="7E321A6A" w:rsidR="00F879A8" w:rsidRDefault="00F879A8" w:rsidP="00F879A8">
      <w:pPr>
        <w:rPr>
          <w:rFonts w:eastAsia="Arial" w:cs="Arial"/>
          <w:b/>
          <w:bCs/>
          <w:i/>
          <w:color w:val="0432FF"/>
          <w:szCs w:val="22"/>
        </w:rPr>
      </w:pPr>
      <w:r>
        <w:rPr>
          <w:rFonts w:eastAsia="Arial" w:cs="Arial"/>
          <w:b/>
          <w:bCs/>
          <w:i/>
          <w:color w:val="0432FF"/>
          <w:szCs w:val="22"/>
        </w:rPr>
        <w:t>Level 4 responses will provide something interesting about octane (or gasoline) from the reading.</w:t>
      </w:r>
    </w:p>
    <w:p w14:paraId="48E8730A" w14:textId="41AF1813" w:rsidR="00F879A8" w:rsidRPr="00F879A8" w:rsidRDefault="00F879A8" w:rsidP="00F879A8">
      <w:pPr>
        <w:spacing w:line="300" w:lineRule="exact"/>
        <w:rPr>
          <w:rFonts w:eastAsia="Arial" w:cs="Arial"/>
          <w:bCs/>
          <w:i/>
          <w:color w:val="FF0000"/>
          <w:szCs w:val="22"/>
        </w:rPr>
      </w:pPr>
      <w:r>
        <w:rPr>
          <w:rFonts w:eastAsia="Arial" w:cs="Arial"/>
          <w:bCs/>
          <w:i/>
          <w:color w:val="FF0000"/>
          <w:szCs w:val="22"/>
        </w:rPr>
        <w:t>1 point for correct answer.</w:t>
      </w:r>
      <w:bookmarkEnd w:id="0"/>
      <w:bookmarkEnd w:id="1"/>
      <w:bookmarkEnd w:id="2"/>
      <w:bookmarkEnd w:id="3"/>
      <w:bookmarkEnd w:id="4"/>
    </w:p>
    <w:sectPr w:rsidR="00F879A8" w:rsidRPr="00F879A8" w:rsidSect="00003E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204FF" w14:textId="77777777" w:rsidR="000F31CA" w:rsidRDefault="000F31CA">
      <w:r>
        <w:separator/>
      </w:r>
    </w:p>
  </w:endnote>
  <w:endnote w:type="continuationSeparator" w:id="0">
    <w:p w14:paraId="13D145EC" w14:textId="77777777" w:rsidR="000F31CA" w:rsidRDefault="000F3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D5EF8" w14:textId="77777777" w:rsidR="00224BEF" w:rsidRDefault="00224B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970FD" w14:textId="1AED9FA0" w:rsidR="00F538F4" w:rsidRPr="00DA1F23" w:rsidRDefault="00DA1F23" w:rsidP="00F538F4">
    <w:pPr>
      <w:pStyle w:val="Footer"/>
      <w:spacing w:after="0"/>
      <w:jc w:val="right"/>
      <w:rPr>
        <w:i/>
        <w:sz w:val="16"/>
        <w:szCs w:val="16"/>
      </w:rPr>
    </w:pPr>
    <w:r w:rsidRPr="00DA1F23">
      <w:rPr>
        <w:i/>
        <w:sz w:val="16"/>
        <w:szCs w:val="16"/>
      </w:rPr>
      <w:t>Systems and Scale</w:t>
    </w:r>
    <w:r w:rsidR="00F538F4" w:rsidRPr="00DA1F23">
      <w:rPr>
        <w:i/>
        <w:sz w:val="16"/>
        <w:szCs w:val="16"/>
      </w:rPr>
      <w:t xml:space="preserve"> Unit, Activity </w:t>
    </w:r>
    <w:r w:rsidRPr="00DA1F23">
      <w:rPr>
        <w:i/>
        <w:sz w:val="16"/>
        <w:szCs w:val="16"/>
      </w:rPr>
      <w:t>5.4</w:t>
    </w:r>
  </w:p>
  <w:p w14:paraId="3F9094DE" w14:textId="77777777" w:rsidR="007F4969" w:rsidRPr="00DA1F23" w:rsidRDefault="00F538F4" w:rsidP="00101A68">
    <w:pPr>
      <w:pStyle w:val="Footer"/>
      <w:spacing w:after="0"/>
      <w:jc w:val="right"/>
      <w:rPr>
        <w:sz w:val="16"/>
        <w:szCs w:val="16"/>
      </w:rPr>
    </w:pPr>
    <w:r w:rsidRPr="00DA1F23">
      <w:rPr>
        <w:sz w:val="16"/>
        <w:szCs w:val="16"/>
      </w:rPr>
      <w:fldChar w:fldCharType="begin"/>
    </w:r>
    <w:r w:rsidRPr="00DA1F23">
      <w:rPr>
        <w:sz w:val="16"/>
        <w:szCs w:val="16"/>
      </w:rPr>
      <w:instrText xml:space="preserve"> PAGE  \* MERGEFORMAT </w:instrText>
    </w:r>
    <w:r w:rsidRPr="00DA1F23">
      <w:rPr>
        <w:sz w:val="16"/>
        <w:szCs w:val="16"/>
      </w:rPr>
      <w:fldChar w:fldCharType="separate"/>
    </w:r>
    <w:r w:rsidR="00F879A8">
      <w:rPr>
        <w:noProof/>
        <w:sz w:val="16"/>
        <w:szCs w:val="16"/>
      </w:rPr>
      <w:t>2</w:t>
    </w:r>
    <w:r w:rsidRPr="00DA1F23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8E78B" w14:textId="77777777" w:rsidR="007F4969" w:rsidRPr="00DA1F23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3827A267" w14:textId="64C3BD68" w:rsidR="00F538F4" w:rsidRPr="00DA1F23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DA1F23">
      <w:rPr>
        <w:i/>
        <w:noProof/>
      </w:rPr>
      <w:drawing>
        <wp:anchor distT="0" distB="0" distL="114300" distR="114300" simplePos="0" relativeHeight="251659264" behindDoc="0" locked="0" layoutInCell="1" allowOverlap="1" wp14:anchorId="32C3B469" wp14:editId="18ECE708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33B9" w:rsidRPr="00DA1F23">
      <w:rPr>
        <w:i/>
        <w:sz w:val="16"/>
        <w:szCs w:val="16"/>
      </w:rPr>
      <w:t xml:space="preserve"> Systems and Scale</w:t>
    </w:r>
    <w:r w:rsidRPr="00DA1F23">
      <w:rPr>
        <w:i/>
        <w:sz w:val="16"/>
        <w:szCs w:val="16"/>
      </w:rPr>
      <w:t xml:space="preserve"> Unit, Activity </w:t>
    </w:r>
    <w:r w:rsidR="00AB33B9" w:rsidRPr="00DA1F23">
      <w:rPr>
        <w:i/>
        <w:sz w:val="16"/>
        <w:szCs w:val="16"/>
      </w:rPr>
      <w:t>5.4</w:t>
    </w:r>
  </w:p>
  <w:p w14:paraId="638E1A44" w14:textId="08968FB4" w:rsidR="00F538F4" w:rsidRPr="00DA1F23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DA1F23">
      <w:rPr>
        <w:i/>
        <w:sz w:val="16"/>
        <w:szCs w:val="16"/>
      </w:rPr>
      <w:t xml:space="preserve">Carbon: Transformations in Matter and Energy </w:t>
    </w:r>
    <w:r w:rsidRPr="00DA1F23">
      <w:rPr>
        <w:i/>
        <w:sz w:val="16"/>
        <w:szCs w:val="16"/>
      </w:rPr>
      <w:t>201</w:t>
    </w:r>
    <w:r w:rsidR="00224BEF">
      <w:rPr>
        <w:i/>
        <w:sz w:val="16"/>
        <w:szCs w:val="16"/>
      </w:rPr>
      <w:t>9</w:t>
    </w:r>
    <w:bookmarkStart w:id="5" w:name="_GoBack"/>
    <w:bookmarkEnd w:id="5"/>
  </w:p>
  <w:p w14:paraId="5D927C2B" w14:textId="77777777" w:rsidR="00F538F4" w:rsidRPr="00DA1F23" w:rsidRDefault="00F538F4" w:rsidP="00F538F4">
    <w:pPr>
      <w:pStyle w:val="Footer"/>
      <w:tabs>
        <w:tab w:val="clear" w:pos="4320"/>
        <w:tab w:val="clear" w:pos="8640"/>
        <w:tab w:val="left" w:pos="8160"/>
      </w:tabs>
      <w:jc w:val="right"/>
    </w:pPr>
    <w:r w:rsidRPr="00DA1F23">
      <w:rPr>
        <w:i/>
        <w:sz w:val="16"/>
        <w:szCs w:val="16"/>
      </w:rPr>
      <w:t>Michigan State University</w:t>
    </w:r>
  </w:p>
  <w:p w14:paraId="57B252D0" w14:textId="77777777" w:rsidR="007F4969" w:rsidRPr="00DA1F23" w:rsidRDefault="007F4969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472C9" w14:textId="77777777" w:rsidR="000F31CA" w:rsidRDefault="000F31CA">
      <w:r>
        <w:separator/>
      </w:r>
    </w:p>
  </w:footnote>
  <w:footnote w:type="continuationSeparator" w:id="0">
    <w:p w14:paraId="00863B23" w14:textId="77777777" w:rsidR="000F31CA" w:rsidRDefault="000F3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8E920" w14:textId="77777777" w:rsidR="00224BEF" w:rsidRDefault="00224B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4E308" w14:textId="77777777" w:rsidR="00224BEF" w:rsidRDefault="00224B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7024C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B7D4F"/>
    <w:multiLevelType w:val="hybridMultilevel"/>
    <w:tmpl w:val="3C501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A6F3D"/>
    <w:multiLevelType w:val="hybridMultilevel"/>
    <w:tmpl w:val="91468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B6E04"/>
    <w:multiLevelType w:val="hybridMultilevel"/>
    <w:tmpl w:val="D33EAA08"/>
    <w:lvl w:ilvl="0" w:tplc="AA0E596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432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4"/>
  </w:num>
  <w:num w:numId="5">
    <w:abstractNumId w:val="14"/>
  </w:num>
  <w:num w:numId="6">
    <w:abstractNumId w:val="20"/>
  </w:num>
  <w:num w:numId="7">
    <w:abstractNumId w:val="27"/>
  </w:num>
  <w:num w:numId="8">
    <w:abstractNumId w:val="24"/>
  </w:num>
  <w:num w:numId="9">
    <w:abstractNumId w:val="2"/>
  </w:num>
  <w:num w:numId="10">
    <w:abstractNumId w:val="6"/>
  </w:num>
  <w:num w:numId="11">
    <w:abstractNumId w:val="19"/>
  </w:num>
  <w:num w:numId="12">
    <w:abstractNumId w:val="13"/>
  </w:num>
  <w:num w:numId="13">
    <w:abstractNumId w:val="1"/>
  </w:num>
  <w:num w:numId="14">
    <w:abstractNumId w:val="17"/>
  </w:num>
  <w:num w:numId="15">
    <w:abstractNumId w:val="28"/>
  </w:num>
  <w:num w:numId="16">
    <w:abstractNumId w:val="18"/>
  </w:num>
  <w:num w:numId="17">
    <w:abstractNumId w:val="3"/>
  </w:num>
  <w:num w:numId="18">
    <w:abstractNumId w:val="8"/>
  </w:num>
  <w:num w:numId="19">
    <w:abstractNumId w:val="21"/>
  </w:num>
  <w:num w:numId="20">
    <w:abstractNumId w:val="22"/>
  </w:num>
  <w:num w:numId="21">
    <w:abstractNumId w:val="7"/>
  </w:num>
  <w:num w:numId="22">
    <w:abstractNumId w:val="25"/>
  </w:num>
  <w:num w:numId="23">
    <w:abstractNumId w:val="25"/>
  </w:num>
  <w:num w:numId="24">
    <w:abstractNumId w:val="16"/>
  </w:num>
  <w:num w:numId="25">
    <w:abstractNumId w:val="10"/>
  </w:num>
  <w:num w:numId="26">
    <w:abstractNumId w:val="9"/>
  </w:num>
  <w:num w:numId="27">
    <w:abstractNumId w:val="15"/>
  </w:num>
  <w:num w:numId="28">
    <w:abstractNumId w:val="12"/>
  </w:num>
  <w:num w:numId="29">
    <w:abstractNumId w:val="26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06C9"/>
    <w:rsid w:val="00003E59"/>
    <w:rsid w:val="00064F8F"/>
    <w:rsid w:val="00080126"/>
    <w:rsid w:val="00080F0A"/>
    <w:rsid w:val="000A306F"/>
    <w:rsid w:val="000A668A"/>
    <w:rsid w:val="000C42BE"/>
    <w:rsid w:val="000F31CA"/>
    <w:rsid w:val="00101A68"/>
    <w:rsid w:val="001227DB"/>
    <w:rsid w:val="00135C69"/>
    <w:rsid w:val="001401F3"/>
    <w:rsid w:val="0016032A"/>
    <w:rsid w:val="00184C6A"/>
    <w:rsid w:val="00206DEE"/>
    <w:rsid w:val="00224BEF"/>
    <w:rsid w:val="0023266B"/>
    <w:rsid w:val="00244DAB"/>
    <w:rsid w:val="00261AB8"/>
    <w:rsid w:val="002A5C2F"/>
    <w:rsid w:val="00371E47"/>
    <w:rsid w:val="003A754C"/>
    <w:rsid w:val="0043377E"/>
    <w:rsid w:val="00461144"/>
    <w:rsid w:val="00491B18"/>
    <w:rsid w:val="004959B2"/>
    <w:rsid w:val="004A063E"/>
    <w:rsid w:val="00545934"/>
    <w:rsid w:val="00545D34"/>
    <w:rsid w:val="007422D2"/>
    <w:rsid w:val="007526C4"/>
    <w:rsid w:val="00790720"/>
    <w:rsid w:val="007974D5"/>
    <w:rsid w:val="007D7193"/>
    <w:rsid w:val="007E6600"/>
    <w:rsid w:val="007F4969"/>
    <w:rsid w:val="007F65AC"/>
    <w:rsid w:val="008423F7"/>
    <w:rsid w:val="0084606B"/>
    <w:rsid w:val="00861A04"/>
    <w:rsid w:val="0089129F"/>
    <w:rsid w:val="008C1C0E"/>
    <w:rsid w:val="008D2AA6"/>
    <w:rsid w:val="008E016E"/>
    <w:rsid w:val="008F1DB4"/>
    <w:rsid w:val="0092097A"/>
    <w:rsid w:val="00983032"/>
    <w:rsid w:val="0098563D"/>
    <w:rsid w:val="0099467C"/>
    <w:rsid w:val="009E4CD1"/>
    <w:rsid w:val="009E6F5B"/>
    <w:rsid w:val="00A40110"/>
    <w:rsid w:val="00A77124"/>
    <w:rsid w:val="00AB33B9"/>
    <w:rsid w:val="00AF5E03"/>
    <w:rsid w:val="00B23474"/>
    <w:rsid w:val="00B56E42"/>
    <w:rsid w:val="00BB67BB"/>
    <w:rsid w:val="00BB695C"/>
    <w:rsid w:val="00C23554"/>
    <w:rsid w:val="00C325D9"/>
    <w:rsid w:val="00C451A7"/>
    <w:rsid w:val="00CA47D3"/>
    <w:rsid w:val="00D973B0"/>
    <w:rsid w:val="00DA1F23"/>
    <w:rsid w:val="00DD04A3"/>
    <w:rsid w:val="00DE7ECF"/>
    <w:rsid w:val="00E106C9"/>
    <w:rsid w:val="00E61F11"/>
    <w:rsid w:val="00F17224"/>
    <w:rsid w:val="00F538F4"/>
    <w:rsid w:val="00F879A8"/>
    <w:rsid w:val="00FD1905"/>
    <w:rsid w:val="00FD45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E139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customStyle="1" w:styleId="FreeFormA">
    <w:name w:val="Free Form A"/>
    <w:rsid w:val="00AF5E03"/>
    <w:pPr>
      <w:spacing w:after="200" w:line="276" w:lineRule="auto"/>
    </w:pPr>
    <w:rPr>
      <w:rFonts w:ascii="Lucida Grande" w:eastAsia="ヒラギノ角ゴ Pro W3" w:hAnsi="Lucida Grande"/>
      <w:color w:val="000000"/>
      <w:sz w:val="22"/>
    </w:rPr>
  </w:style>
  <w:style w:type="paragraph" w:customStyle="1" w:styleId="TableGrid2">
    <w:name w:val="Table Grid2"/>
    <w:rsid w:val="00AF5E03"/>
    <w:rPr>
      <w:rFonts w:ascii="Lucida Grande" w:eastAsia="ヒラギノ角ゴ Pro W3" w:hAnsi="Lucida Grand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2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Walus, Alexandria</cp:lastModifiedBy>
  <cp:revision>4</cp:revision>
  <dcterms:created xsi:type="dcterms:W3CDTF">2017-08-12T15:08:00Z</dcterms:created>
  <dcterms:modified xsi:type="dcterms:W3CDTF">2019-01-18T16:24:00Z</dcterms:modified>
</cp:coreProperties>
</file>